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28179B">
        <w:rPr>
          <w:rFonts w:asciiTheme="majorHAnsi" w:hAnsiTheme="majorHAnsi" w:cstheme="majorHAnsi"/>
          <w:u w:val="single"/>
        </w:rPr>
        <w:t>Lesson 4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A75D9F" w:rsidRDefault="0028179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Shade (or have a go at drawing and shading) the bar models to represent the fractions.</w:t>
      </w:r>
    </w:p>
    <w:p w:rsidR="0028179B" w:rsidRDefault="0028179B" w:rsidP="00CB3E43">
      <w:pPr>
        <w:rPr>
          <w:rFonts w:asciiTheme="majorHAnsi" w:hAnsiTheme="majorHAnsi" w:cstheme="majorHAnsi"/>
          <w:sz w:val="28"/>
          <w:szCs w:val="32"/>
        </w:rPr>
      </w:pPr>
    </w:p>
    <w:p w:rsidR="006A23B2" w:rsidRDefault="0028179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0CEB2A41" wp14:editId="287C622D">
            <wp:extent cx="3581400" cy="31460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87111" cy="3151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79B" w:rsidRDefault="0028179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F3A1879" wp14:editId="15D75D5C">
            <wp:extent cx="3602930" cy="1905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07683" cy="1960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3B2" w:rsidRDefault="006A23B2" w:rsidP="00CB3E43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CB3E43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2.</w:t>
      </w: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 xml:space="preserve">Shade (or have a go at drawing and shading) </w:t>
      </w:r>
      <w:r>
        <w:rPr>
          <w:rFonts w:asciiTheme="majorHAnsi" w:hAnsiTheme="majorHAnsi" w:cstheme="majorHAnsi"/>
          <w:sz w:val="28"/>
          <w:szCs w:val="32"/>
        </w:rPr>
        <w:t>2/3 of each bar model.</w:t>
      </w: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2EFE2B4" wp14:editId="393F9487">
            <wp:extent cx="3381525" cy="30289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95381" cy="3041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7440F79D" wp14:editId="779CA645">
            <wp:extent cx="3382182" cy="1428750"/>
            <wp:effectExtent l="0" t="0" r="889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5491" cy="1434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473AF4FE" wp14:editId="7F6F1077">
            <wp:extent cx="4410075" cy="16573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6A23B2" w:rsidRDefault="00EB779D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Find the missing numbers and fractions.</w:t>
      </w: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D7CB225" wp14:editId="0035A564">
            <wp:extent cx="4664075" cy="2660015"/>
            <wp:effectExtent l="0" t="0" r="3175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66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4.</w:t>
      </w: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 xml:space="preserve">        </w:t>
      </w:r>
      <w:r>
        <w:rPr>
          <w:noProof/>
        </w:rPr>
        <w:drawing>
          <wp:inline distT="0" distB="0" distL="0" distR="0" wp14:anchorId="10BE5AA4" wp14:editId="5DEAF4B6">
            <wp:extent cx="3019425" cy="331470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5.</w:t>
      </w: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AB8F384" wp14:editId="12853226">
            <wp:extent cx="4114800" cy="4373621"/>
            <wp:effectExtent l="0" t="0" r="0" b="825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25701" cy="4385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  <w:bookmarkStart w:id="0" w:name="_GoBack"/>
      <w:bookmarkEnd w:id="0"/>
    </w:p>
    <w:p w:rsidR="007A447A" w:rsidRDefault="007A447A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6AC9C48" wp14:editId="74C795B8">
            <wp:extent cx="4438650" cy="147637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104D6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8179B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23B2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A447A"/>
    <w:rsid w:val="007A61DD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75D9F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4E25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24D4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B779D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8535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DE4F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3</Pages>
  <Words>44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2021-02-23T09:03:00Z</dcterms:created>
  <dcterms:modified xsi:type="dcterms:W3CDTF">2021-02-23T09:03:00Z</dcterms:modified>
</cp:coreProperties>
</file>